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408F" w14:textId="77777777" w:rsidR="00DF0F18" w:rsidRPr="007F05E6" w:rsidRDefault="00DF0F18" w:rsidP="00DF0F18">
      <w:pPr>
        <w:pStyle w:val="Unittitle"/>
      </w:pPr>
      <w:r>
        <w:t xml:space="preserve">7. Building technology principles </w:t>
      </w:r>
    </w:p>
    <w:p w14:paraId="29C17C40" w14:textId="77777777" w:rsidR="00DF0F18" w:rsidRDefault="00DF0F18" w:rsidP="00DF0F18">
      <w:pPr>
        <w:pStyle w:val="Heading1"/>
      </w:pPr>
      <w:r w:rsidRPr="00692A45">
        <w:t>Worksheet</w:t>
      </w:r>
      <w:r>
        <w:t xml:space="preserve"> 3</w:t>
      </w:r>
      <w:r w:rsidRPr="00692A45">
        <w:t xml:space="preserve">: </w:t>
      </w:r>
      <w:r>
        <w:t>Offsite construction methods chart (learner)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836"/>
        <w:gridCol w:w="4252"/>
        <w:gridCol w:w="3969"/>
        <w:gridCol w:w="3686"/>
      </w:tblGrid>
      <w:tr w:rsidR="00DF0F18" w14:paraId="1B500D2F" w14:textId="77777777" w:rsidTr="00890B4B">
        <w:tc>
          <w:tcPr>
            <w:tcW w:w="2836" w:type="dxa"/>
            <w:shd w:val="clear" w:color="auto" w:fill="2E74B5" w:themeFill="accent1" w:themeFillShade="BF"/>
          </w:tcPr>
          <w:p w14:paraId="7EC875F8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252" w:type="dxa"/>
            <w:shd w:val="clear" w:color="auto" w:fill="2E74B5" w:themeFill="accent1" w:themeFillShade="BF"/>
          </w:tcPr>
          <w:p w14:paraId="6B629950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40A07365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677C1BB" w14:textId="77777777" w:rsidR="00DF0F18" w:rsidRPr="00E025E1" w:rsidRDefault="00DF0F18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DF0F18" w14:paraId="39A1F969" w14:textId="77777777" w:rsidTr="00890B4B">
        <w:tc>
          <w:tcPr>
            <w:tcW w:w="2836" w:type="dxa"/>
          </w:tcPr>
          <w:p w14:paraId="69168D47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Preassembled </w:t>
            </w:r>
          </w:p>
          <w:p w14:paraId="2136C864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4DB277DF" w14:textId="77777777" w:rsidR="00DF0F18" w:rsidRDefault="00DF0F18" w:rsidP="00890B4B"/>
        </w:tc>
        <w:tc>
          <w:tcPr>
            <w:tcW w:w="3969" w:type="dxa"/>
          </w:tcPr>
          <w:p w14:paraId="52AD9428" w14:textId="77777777" w:rsidR="00DF0F18" w:rsidRDefault="00DF0F18" w:rsidP="00890B4B"/>
        </w:tc>
        <w:tc>
          <w:tcPr>
            <w:tcW w:w="3686" w:type="dxa"/>
          </w:tcPr>
          <w:p w14:paraId="68199CD1" w14:textId="77777777" w:rsidR="00DF0F18" w:rsidRDefault="00DF0F18" w:rsidP="00890B4B"/>
        </w:tc>
      </w:tr>
      <w:tr w:rsidR="00DF0F18" w14:paraId="74295FBC" w14:textId="77777777" w:rsidTr="00890B4B">
        <w:tc>
          <w:tcPr>
            <w:tcW w:w="2836" w:type="dxa"/>
          </w:tcPr>
          <w:p w14:paraId="15E9F1CF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Precast </w:t>
            </w:r>
          </w:p>
          <w:p w14:paraId="4AEE62AC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364C3D79" w14:textId="77777777" w:rsidR="00DF0F18" w:rsidRDefault="00DF0F18" w:rsidP="00890B4B"/>
        </w:tc>
        <w:tc>
          <w:tcPr>
            <w:tcW w:w="3969" w:type="dxa"/>
          </w:tcPr>
          <w:p w14:paraId="25DF0E65" w14:textId="77777777" w:rsidR="00DF0F18" w:rsidRDefault="00DF0F18" w:rsidP="00890B4B"/>
        </w:tc>
        <w:tc>
          <w:tcPr>
            <w:tcW w:w="3686" w:type="dxa"/>
          </w:tcPr>
          <w:p w14:paraId="7937FE72" w14:textId="77777777" w:rsidR="00DF0F18" w:rsidRDefault="00DF0F18" w:rsidP="00890B4B"/>
        </w:tc>
      </w:tr>
      <w:tr w:rsidR="00DF0F18" w14:paraId="2B92508E" w14:textId="77777777" w:rsidTr="00890B4B">
        <w:tc>
          <w:tcPr>
            <w:tcW w:w="2836" w:type="dxa"/>
          </w:tcPr>
          <w:p w14:paraId="724AA71B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Modular </w:t>
            </w:r>
          </w:p>
          <w:p w14:paraId="34F9A1BB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67BE6490" w14:textId="77777777" w:rsidR="00DF0F18" w:rsidRDefault="00DF0F18" w:rsidP="00890B4B"/>
        </w:tc>
        <w:tc>
          <w:tcPr>
            <w:tcW w:w="3969" w:type="dxa"/>
          </w:tcPr>
          <w:p w14:paraId="0E24DC28" w14:textId="77777777" w:rsidR="00DF0F18" w:rsidRDefault="00DF0F18" w:rsidP="00890B4B"/>
        </w:tc>
        <w:tc>
          <w:tcPr>
            <w:tcW w:w="3686" w:type="dxa"/>
          </w:tcPr>
          <w:p w14:paraId="371E96F7" w14:textId="77777777" w:rsidR="00DF0F18" w:rsidRDefault="00DF0F18" w:rsidP="00890B4B"/>
        </w:tc>
      </w:tr>
      <w:tr w:rsidR="00DF0F18" w14:paraId="03BD8C90" w14:textId="77777777" w:rsidTr="00890B4B">
        <w:tc>
          <w:tcPr>
            <w:tcW w:w="2836" w:type="dxa"/>
          </w:tcPr>
          <w:p w14:paraId="272934B9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 xml:space="preserve">Panel </w:t>
            </w:r>
            <w:r>
              <w:rPr>
                <w:b/>
              </w:rPr>
              <w:t>s</w:t>
            </w:r>
            <w:r w:rsidRPr="00977DBD">
              <w:rPr>
                <w:b/>
              </w:rPr>
              <w:t xml:space="preserve">ystems </w:t>
            </w:r>
          </w:p>
          <w:p w14:paraId="72D86E94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741707A4" w14:textId="77777777" w:rsidR="00DF0F18" w:rsidRDefault="00DF0F18" w:rsidP="00890B4B"/>
        </w:tc>
        <w:tc>
          <w:tcPr>
            <w:tcW w:w="3969" w:type="dxa"/>
          </w:tcPr>
          <w:p w14:paraId="328D23BA" w14:textId="77777777" w:rsidR="00DF0F18" w:rsidRDefault="00DF0F18" w:rsidP="00890B4B"/>
        </w:tc>
        <w:tc>
          <w:tcPr>
            <w:tcW w:w="3686" w:type="dxa"/>
          </w:tcPr>
          <w:p w14:paraId="6BA067DD" w14:textId="77777777" w:rsidR="00DF0F18" w:rsidRDefault="00DF0F18" w:rsidP="00890B4B"/>
        </w:tc>
      </w:tr>
      <w:tr w:rsidR="00DF0F18" w14:paraId="494ECBC9" w14:textId="77777777" w:rsidTr="00890B4B">
        <w:tc>
          <w:tcPr>
            <w:tcW w:w="2836" w:type="dxa"/>
          </w:tcPr>
          <w:p w14:paraId="19C62CC8" w14:textId="77777777" w:rsidR="00DF0F18" w:rsidRPr="00977DBD" w:rsidRDefault="00DF0F18" w:rsidP="00890B4B">
            <w:pPr>
              <w:rPr>
                <w:b/>
              </w:rPr>
            </w:pPr>
            <w:r w:rsidRPr="00977DBD">
              <w:rPr>
                <w:b/>
              </w:rPr>
              <w:t>3</w:t>
            </w:r>
            <w:r>
              <w:rPr>
                <w:b/>
              </w:rPr>
              <w:t>-</w:t>
            </w:r>
            <w:r w:rsidRPr="00977DBD">
              <w:rPr>
                <w:b/>
              </w:rPr>
              <w:t xml:space="preserve">D </w:t>
            </w:r>
            <w:r>
              <w:rPr>
                <w:b/>
              </w:rPr>
              <w:t>p</w:t>
            </w:r>
            <w:r w:rsidRPr="00977DBD">
              <w:rPr>
                <w:b/>
              </w:rPr>
              <w:t xml:space="preserve">rinting </w:t>
            </w:r>
          </w:p>
          <w:p w14:paraId="62B0BE89" w14:textId="77777777" w:rsidR="00DF0F18" w:rsidRPr="00977DBD" w:rsidRDefault="00DF0F18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318A6B5B" w14:textId="77777777" w:rsidR="00DF0F18" w:rsidRDefault="00DF0F18" w:rsidP="00890B4B"/>
        </w:tc>
        <w:tc>
          <w:tcPr>
            <w:tcW w:w="3969" w:type="dxa"/>
          </w:tcPr>
          <w:p w14:paraId="264556E1" w14:textId="77777777" w:rsidR="00DF0F18" w:rsidRDefault="00DF0F18" w:rsidP="00890B4B"/>
        </w:tc>
        <w:tc>
          <w:tcPr>
            <w:tcW w:w="3686" w:type="dxa"/>
          </w:tcPr>
          <w:p w14:paraId="4D22C0E4" w14:textId="77777777" w:rsidR="00DF0F18" w:rsidRDefault="00DF0F18" w:rsidP="00890B4B"/>
        </w:tc>
      </w:tr>
    </w:tbl>
    <w:p w14:paraId="6EECB981" w14:textId="77777777" w:rsidR="00DF0F18" w:rsidRDefault="00DF0F18" w:rsidP="00DF0F18">
      <w:pPr>
        <w:pStyle w:val="Answer"/>
        <w:ind w:left="0"/>
      </w:pPr>
    </w:p>
    <w:p w14:paraId="0A9581C1" w14:textId="77777777" w:rsidR="00DF0F18" w:rsidRDefault="00DF0F18" w:rsidP="00DF0F18">
      <w:pPr>
        <w:pStyle w:val="Answer"/>
        <w:tabs>
          <w:tab w:val="left" w:pos="2400"/>
        </w:tabs>
        <w:ind w:left="0"/>
      </w:pPr>
    </w:p>
    <w:p w14:paraId="7CE29160" w14:textId="77777777" w:rsidR="00FC596E" w:rsidRPr="00DF0F18" w:rsidRDefault="00FC596E" w:rsidP="00DF0F18"/>
    <w:sectPr w:rsidR="00FC596E" w:rsidRPr="00DF0F18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038FD" w14:textId="77777777" w:rsidR="005336E3" w:rsidRDefault="005336E3">
      <w:pPr>
        <w:spacing w:before="0" w:after="0"/>
      </w:pPr>
      <w:r>
        <w:separator/>
      </w:r>
    </w:p>
  </w:endnote>
  <w:endnote w:type="continuationSeparator" w:id="0">
    <w:p w14:paraId="0F0AA26F" w14:textId="77777777" w:rsidR="005336E3" w:rsidRDefault="005336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C656" w14:textId="77777777" w:rsidR="009825C8" w:rsidRDefault="00982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23A1" w14:textId="370A6485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D3A85D5" wp14:editId="06C3A3C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9825C8">
      <w:rPr>
        <w:noProof/>
      </w:rPr>
      <w:t xml:space="preserve">                                     </w:t>
    </w:r>
    <w:r w:rsidR="009825C8" w:rsidRPr="009825C8">
      <w:rPr>
        <w:noProof/>
      </w:rPr>
      <w:t xml:space="preserve">© </w:t>
    </w:r>
    <w:r w:rsidR="00983507" w:rsidRPr="00983507">
      <w:rPr>
        <w:noProof/>
      </w:rPr>
      <w:t>City &amp; Guilds Limited</w:t>
    </w:r>
    <w:r w:rsidR="009825C8" w:rsidRPr="009825C8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25F1" w14:textId="77777777" w:rsidR="009825C8" w:rsidRDefault="00982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9F36B" w14:textId="77777777" w:rsidR="005336E3" w:rsidRDefault="005336E3">
      <w:pPr>
        <w:spacing w:before="0" w:after="0"/>
      </w:pPr>
      <w:r>
        <w:separator/>
      </w:r>
    </w:p>
  </w:footnote>
  <w:footnote w:type="continuationSeparator" w:id="0">
    <w:p w14:paraId="0D4755FF" w14:textId="77777777" w:rsidR="005336E3" w:rsidRDefault="005336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DC6D1" w14:textId="77777777" w:rsidR="009825C8" w:rsidRDefault="009825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00C3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6D483DE9" wp14:editId="077C094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1B723C57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7CEFE4" wp14:editId="200BC46A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EBB05A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881A70E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D3989" w14:textId="77777777" w:rsidR="009825C8" w:rsidRDefault="00982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85737">
    <w:abstractNumId w:val="4"/>
  </w:num>
  <w:num w:numId="2" w16cid:durableId="1958753731">
    <w:abstractNumId w:val="14"/>
  </w:num>
  <w:num w:numId="3" w16cid:durableId="8026925">
    <w:abstractNumId w:val="21"/>
  </w:num>
  <w:num w:numId="4" w16cid:durableId="986086306">
    <w:abstractNumId w:val="16"/>
  </w:num>
  <w:num w:numId="5" w16cid:durableId="1584533908">
    <w:abstractNumId w:val="7"/>
  </w:num>
  <w:num w:numId="6" w16cid:durableId="468597922">
    <w:abstractNumId w:val="15"/>
  </w:num>
  <w:num w:numId="7" w16cid:durableId="1590197207">
    <w:abstractNumId w:val="7"/>
  </w:num>
  <w:num w:numId="8" w16cid:durableId="546263072">
    <w:abstractNumId w:val="1"/>
  </w:num>
  <w:num w:numId="9" w16cid:durableId="2080058817">
    <w:abstractNumId w:val="7"/>
    <w:lvlOverride w:ilvl="0">
      <w:startOverride w:val="1"/>
    </w:lvlOverride>
  </w:num>
  <w:num w:numId="10" w16cid:durableId="1179809133">
    <w:abstractNumId w:val="17"/>
  </w:num>
  <w:num w:numId="11" w16cid:durableId="1827234660">
    <w:abstractNumId w:val="13"/>
  </w:num>
  <w:num w:numId="12" w16cid:durableId="1869683437">
    <w:abstractNumId w:val="5"/>
  </w:num>
  <w:num w:numId="13" w16cid:durableId="1994794081">
    <w:abstractNumId w:val="12"/>
  </w:num>
  <w:num w:numId="14" w16cid:durableId="1863082037">
    <w:abstractNumId w:val="18"/>
  </w:num>
  <w:num w:numId="15" w16cid:durableId="648510829">
    <w:abstractNumId w:val="10"/>
  </w:num>
  <w:num w:numId="16" w16cid:durableId="1530876860">
    <w:abstractNumId w:val="6"/>
  </w:num>
  <w:num w:numId="17" w16cid:durableId="1322126655">
    <w:abstractNumId w:val="23"/>
  </w:num>
  <w:num w:numId="18" w16cid:durableId="1667396566">
    <w:abstractNumId w:val="24"/>
  </w:num>
  <w:num w:numId="19" w16cid:durableId="1073896086">
    <w:abstractNumId w:val="3"/>
  </w:num>
  <w:num w:numId="20" w16cid:durableId="1074276712">
    <w:abstractNumId w:val="2"/>
  </w:num>
  <w:num w:numId="21" w16cid:durableId="839540813">
    <w:abstractNumId w:val="8"/>
  </w:num>
  <w:num w:numId="22" w16cid:durableId="546142513">
    <w:abstractNumId w:val="8"/>
    <w:lvlOverride w:ilvl="0">
      <w:startOverride w:val="1"/>
    </w:lvlOverride>
  </w:num>
  <w:num w:numId="23" w16cid:durableId="1199052810">
    <w:abstractNumId w:val="22"/>
  </w:num>
  <w:num w:numId="24" w16cid:durableId="1668826819">
    <w:abstractNumId w:val="8"/>
    <w:lvlOverride w:ilvl="0">
      <w:startOverride w:val="1"/>
    </w:lvlOverride>
  </w:num>
  <w:num w:numId="25" w16cid:durableId="900555306">
    <w:abstractNumId w:val="8"/>
    <w:lvlOverride w:ilvl="0">
      <w:startOverride w:val="1"/>
    </w:lvlOverride>
  </w:num>
  <w:num w:numId="26" w16cid:durableId="816609709">
    <w:abstractNumId w:val="9"/>
  </w:num>
  <w:num w:numId="27" w16cid:durableId="180365787">
    <w:abstractNumId w:val="19"/>
  </w:num>
  <w:num w:numId="28" w16cid:durableId="1185902563">
    <w:abstractNumId w:val="8"/>
    <w:lvlOverride w:ilvl="0">
      <w:startOverride w:val="1"/>
    </w:lvlOverride>
  </w:num>
  <w:num w:numId="29" w16cid:durableId="2095201637">
    <w:abstractNumId w:val="20"/>
  </w:num>
  <w:num w:numId="30" w16cid:durableId="1836528962">
    <w:abstractNumId w:val="8"/>
  </w:num>
  <w:num w:numId="31" w16cid:durableId="103429556">
    <w:abstractNumId w:val="8"/>
    <w:lvlOverride w:ilvl="0">
      <w:startOverride w:val="1"/>
    </w:lvlOverride>
  </w:num>
  <w:num w:numId="32" w16cid:durableId="488521716">
    <w:abstractNumId w:val="8"/>
    <w:lvlOverride w:ilvl="0">
      <w:startOverride w:val="1"/>
    </w:lvlOverride>
  </w:num>
  <w:num w:numId="33" w16cid:durableId="2080134838">
    <w:abstractNumId w:val="0"/>
  </w:num>
  <w:num w:numId="34" w16cid:durableId="11810445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122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4605"/>
    <w:rsid w:val="00176046"/>
    <w:rsid w:val="0019491D"/>
    <w:rsid w:val="001F74AD"/>
    <w:rsid w:val="00262992"/>
    <w:rsid w:val="00295CA8"/>
    <w:rsid w:val="002D07A8"/>
    <w:rsid w:val="002F0122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262B"/>
    <w:rsid w:val="00524E1B"/>
    <w:rsid w:val="005336E3"/>
    <w:rsid w:val="005545EC"/>
    <w:rsid w:val="005C6AF2"/>
    <w:rsid w:val="006124C0"/>
    <w:rsid w:val="006135C0"/>
    <w:rsid w:val="0064344C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62F7C"/>
    <w:rsid w:val="00876848"/>
    <w:rsid w:val="008C1F1C"/>
    <w:rsid w:val="008D47A6"/>
    <w:rsid w:val="009825C8"/>
    <w:rsid w:val="00983507"/>
    <w:rsid w:val="009975A0"/>
    <w:rsid w:val="009C3AF2"/>
    <w:rsid w:val="009C5C6E"/>
    <w:rsid w:val="009E7368"/>
    <w:rsid w:val="00A0356C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DF0F18"/>
    <w:rsid w:val="00E05AB5"/>
    <w:rsid w:val="00E76C37"/>
    <w:rsid w:val="00EE7B5F"/>
    <w:rsid w:val="00F03E33"/>
    <w:rsid w:val="00F15749"/>
    <w:rsid w:val="00F2294D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1C4C8"/>
  <w15:docId w15:val="{12995ED7-77F1-4247-B4A7-D807D6A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8350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3</TotalTime>
  <Pages>1</Pages>
  <Words>31</Words>
  <Characters>207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2021-02-18T12:47:00Z</cp:lastPrinted>
  <dcterms:created xsi:type="dcterms:W3CDTF">2021-07-12T07:33:00Z</dcterms:created>
  <dcterms:modified xsi:type="dcterms:W3CDTF">2025-11-12T18:34:00Z</dcterms:modified>
</cp:coreProperties>
</file>